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776" w:rsidRPr="00DE2489" w:rsidRDefault="00FB6776" w:rsidP="002E0598">
      <w:pPr>
        <w:ind w:firstLineChars="950" w:firstLine="2289"/>
        <w:rPr>
          <w:b/>
          <w:sz w:val="24"/>
          <w:szCs w:val="24"/>
        </w:rPr>
      </w:pPr>
      <w:r w:rsidRPr="00DE2489">
        <w:rPr>
          <w:b/>
          <w:sz w:val="24"/>
          <w:szCs w:val="24"/>
        </w:rPr>
        <w:t>2014</w:t>
      </w:r>
      <w:r w:rsidRPr="00DE2489">
        <w:rPr>
          <w:rFonts w:hint="eastAsia"/>
          <w:b/>
          <w:sz w:val="24"/>
          <w:szCs w:val="24"/>
        </w:rPr>
        <w:t>年河南省非法判刑人员统计</w:t>
      </w:r>
    </w:p>
    <w:tbl>
      <w:tblPr>
        <w:tblpPr w:leftFromText="180" w:rightFromText="180" w:horzAnchor="margin" w:tblpY="51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1233"/>
        <w:gridCol w:w="6237"/>
        <w:gridCol w:w="709"/>
      </w:tblGrid>
      <w:tr w:rsidR="00FB6776" w:rsidRPr="007A1566">
        <w:trPr>
          <w:trHeight w:val="423"/>
        </w:trPr>
        <w:tc>
          <w:tcPr>
            <w:tcW w:w="576" w:type="dxa"/>
          </w:tcPr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省</w:t>
            </w:r>
          </w:p>
        </w:tc>
        <w:tc>
          <w:tcPr>
            <w:tcW w:w="1233" w:type="dxa"/>
          </w:tcPr>
          <w:p w:rsidR="00FB6776" w:rsidRPr="007A1566" w:rsidRDefault="00FB6776" w:rsidP="001169C5">
            <w:pPr>
              <w:widowControl/>
              <w:jc w:val="left"/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市</w:t>
            </w:r>
          </w:p>
        </w:tc>
        <w:tc>
          <w:tcPr>
            <w:tcW w:w="6237" w:type="dxa"/>
          </w:tcPr>
          <w:p w:rsidR="00FB6776" w:rsidRPr="007A1566" w:rsidRDefault="00FB6776" w:rsidP="008A494F">
            <w:pPr>
              <w:widowControl/>
              <w:ind w:firstLineChars="350" w:firstLine="840"/>
              <w:jc w:val="left"/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被非法判刑人员</w:t>
            </w:r>
            <w:r w:rsidRPr="007A1566">
              <w:rPr>
                <w:sz w:val="24"/>
                <w:szCs w:val="24"/>
              </w:rPr>
              <w:t>/</w:t>
            </w:r>
            <w:r w:rsidRPr="007A1566">
              <w:rPr>
                <w:rFonts w:hint="eastAsia"/>
                <w:sz w:val="24"/>
                <w:szCs w:val="24"/>
              </w:rPr>
              <w:t>非法刑期</w:t>
            </w:r>
          </w:p>
        </w:tc>
        <w:tc>
          <w:tcPr>
            <w:tcW w:w="709" w:type="dxa"/>
          </w:tcPr>
          <w:p w:rsidR="00FB6776" w:rsidRPr="007A1566" w:rsidRDefault="00FB6776" w:rsidP="001169C5">
            <w:pPr>
              <w:widowControl/>
              <w:jc w:val="left"/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人数</w:t>
            </w:r>
          </w:p>
        </w:tc>
      </w:tr>
      <w:tr w:rsidR="00FB6776" w:rsidRPr="007A1566">
        <w:trPr>
          <w:trHeight w:val="553"/>
        </w:trPr>
        <w:tc>
          <w:tcPr>
            <w:tcW w:w="576" w:type="dxa"/>
            <w:vMerge w:val="restart"/>
          </w:tcPr>
          <w:p w:rsidR="00FB6776" w:rsidRPr="007A1566" w:rsidRDefault="00FB6776" w:rsidP="001169C5">
            <w:pPr>
              <w:rPr>
                <w:sz w:val="24"/>
                <w:szCs w:val="24"/>
              </w:rPr>
            </w:pPr>
          </w:p>
          <w:p w:rsidR="00FB6776" w:rsidRPr="007A1566" w:rsidRDefault="00FB6776" w:rsidP="001169C5">
            <w:pPr>
              <w:rPr>
                <w:sz w:val="24"/>
                <w:szCs w:val="24"/>
              </w:rPr>
            </w:pPr>
          </w:p>
          <w:p w:rsidR="00FB6776" w:rsidRPr="007A1566" w:rsidRDefault="00FB6776" w:rsidP="001169C5">
            <w:pPr>
              <w:rPr>
                <w:sz w:val="24"/>
                <w:szCs w:val="24"/>
              </w:rPr>
            </w:pPr>
          </w:p>
          <w:p w:rsidR="00FB6776" w:rsidRPr="007A1566" w:rsidRDefault="00FB6776" w:rsidP="001169C5">
            <w:pPr>
              <w:rPr>
                <w:sz w:val="24"/>
                <w:szCs w:val="24"/>
              </w:rPr>
            </w:pPr>
          </w:p>
          <w:p w:rsidR="00FB6776" w:rsidRPr="007A1566" w:rsidRDefault="00FB6776" w:rsidP="002E0598">
            <w:pPr>
              <w:ind w:leftChars="50" w:left="105"/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河南省</w:t>
            </w:r>
          </w:p>
          <w:p w:rsidR="00FB6776" w:rsidRPr="007A1566" w:rsidRDefault="00FB6776" w:rsidP="002E0598">
            <w:pPr>
              <w:ind w:leftChars="50" w:left="105"/>
              <w:rPr>
                <w:sz w:val="24"/>
                <w:szCs w:val="24"/>
              </w:rPr>
            </w:pPr>
            <w:r w:rsidRPr="007A1566">
              <w:rPr>
                <w:sz w:val="24"/>
                <w:szCs w:val="24"/>
              </w:rPr>
              <w:t>26</w:t>
            </w:r>
            <w:r w:rsidRPr="007A1566">
              <w:rPr>
                <w:rFonts w:hint="eastAsia"/>
                <w:sz w:val="24"/>
                <w:szCs w:val="24"/>
              </w:rPr>
              <w:t>人</w:t>
            </w:r>
          </w:p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:rsidR="00FB6776" w:rsidRPr="007A1566" w:rsidRDefault="00FB6776" w:rsidP="008A494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郑州市</w:t>
            </w:r>
          </w:p>
        </w:tc>
        <w:tc>
          <w:tcPr>
            <w:tcW w:w="6237" w:type="dxa"/>
          </w:tcPr>
          <w:p w:rsidR="00FB6776" w:rsidRPr="007A1566" w:rsidRDefault="00FB6776" w:rsidP="008A494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王玉梅女</w:t>
            </w:r>
            <w:r w:rsidRPr="007A1566">
              <w:rPr>
                <w:sz w:val="24"/>
                <w:szCs w:val="24"/>
              </w:rPr>
              <w:t>4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杨双菊女</w:t>
            </w:r>
            <w:r w:rsidRPr="007A1566">
              <w:rPr>
                <w:sz w:val="24"/>
                <w:szCs w:val="24"/>
              </w:rPr>
              <w:t>3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>3</w:t>
            </w:r>
            <w:r w:rsidRPr="007A1566">
              <w:rPr>
                <w:rFonts w:hint="eastAsia"/>
                <w:sz w:val="24"/>
                <w:szCs w:val="24"/>
              </w:rPr>
              <w:t>个月</w:t>
            </w:r>
          </w:p>
        </w:tc>
        <w:tc>
          <w:tcPr>
            <w:tcW w:w="709" w:type="dxa"/>
          </w:tcPr>
          <w:p w:rsidR="00FB6776" w:rsidRPr="007A1566" w:rsidRDefault="00FB6776" w:rsidP="001169C5">
            <w:pPr>
              <w:widowControl/>
              <w:jc w:val="left"/>
              <w:rPr>
                <w:sz w:val="24"/>
                <w:szCs w:val="24"/>
              </w:rPr>
            </w:pPr>
            <w:r w:rsidRPr="007A1566">
              <w:rPr>
                <w:sz w:val="24"/>
                <w:szCs w:val="24"/>
              </w:rPr>
              <w:t>2</w:t>
            </w:r>
          </w:p>
        </w:tc>
      </w:tr>
      <w:tr w:rsidR="00FB6776" w:rsidRPr="007A1566">
        <w:trPr>
          <w:trHeight w:val="456"/>
        </w:trPr>
        <w:tc>
          <w:tcPr>
            <w:tcW w:w="576" w:type="dxa"/>
            <w:vMerge/>
          </w:tcPr>
          <w:p w:rsidR="00FB6776" w:rsidRPr="007A1566" w:rsidRDefault="00FB6776" w:rsidP="001169C5">
            <w:pPr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:rsidR="00FB6776" w:rsidRPr="007A1566" w:rsidRDefault="00FB6776" w:rsidP="008A494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鹤壁市</w:t>
            </w:r>
          </w:p>
        </w:tc>
        <w:tc>
          <w:tcPr>
            <w:tcW w:w="6237" w:type="dxa"/>
          </w:tcPr>
          <w:p w:rsidR="00FB6776" w:rsidRPr="007A1566" w:rsidRDefault="00FB6776" w:rsidP="008A494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马建军</w:t>
            </w:r>
            <w:r w:rsidRPr="007A1566">
              <w:rPr>
                <w:sz w:val="24"/>
                <w:szCs w:val="24"/>
              </w:rPr>
              <w:t>4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王矿生</w:t>
            </w:r>
            <w:r w:rsidRPr="007A1566">
              <w:rPr>
                <w:sz w:val="24"/>
                <w:szCs w:val="24"/>
              </w:rPr>
              <w:t>5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FB6776" w:rsidRPr="007A1566" w:rsidRDefault="00FB6776" w:rsidP="001169C5">
            <w:pPr>
              <w:jc w:val="left"/>
              <w:rPr>
                <w:sz w:val="24"/>
                <w:szCs w:val="24"/>
              </w:rPr>
            </w:pPr>
            <w:r w:rsidRPr="007A1566">
              <w:rPr>
                <w:sz w:val="24"/>
                <w:szCs w:val="24"/>
              </w:rPr>
              <w:t>2</w:t>
            </w:r>
          </w:p>
        </w:tc>
      </w:tr>
      <w:tr w:rsidR="00FB6776" w:rsidRPr="007A1566">
        <w:trPr>
          <w:trHeight w:val="492"/>
        </w:trPr>
        <w:tc>
          <w:tcPr>
            <w:tcW w:w="576" w:type="dxa"/>
            <w:vMerge/>
          </w:tcPr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:rsidR="00FB6776" w:rsidRPr="007A1566" w:rsidRDefault="00FB6776" w:rsidP="008A494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登封市</w:t>
            </w:r>
          </w:p>
        </w:tc>
        <w:tc>
          <w:tcPr>
            <w:tcW w:w="6237" w:type="dxa"/>
          </w:tcPr>
          <w:p w:rsidR="00FB6776" w:rsidRPr="007A1566" w:rsidRDefault="00FB6776" w:rsidP="008A494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柴红凯</w:t>
            </w:r>
            <w:r w:rsidRPr="007A1566">
              <w:rPr>
                <w:sz w:val="24"/>
                <w:szCs w:val="24"/>
              </w:rPr>
              <w:t>3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张永福</w:t>
            </w:r>
            <w:r w:rsidRPr="007A1566">
              <w:rPr>
                <w:sz w:val="24"/>
                <w:szCs w:val="24"/>
              </w:rPr>
              <w:t>4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FB6776" w:rsidRPr="007A1566" w:rsidRDefault="00FB6776" w:rsidP="005665BF">
            <w:pPr>
              <w:widowControl/>
              <w:jc w:val="left"/>
              <w:rPr>
                <w:sz w:val="24"/>
                <w:szCs w:val="24"/>
              </w:rPr>
            </w:pPr>
            <w:r w:rsidRPr="007A1566">
              <w:rPr>
                <w:sz w:val="24"/>
                <w:szCs w:val="24"/>
              </w:rPr>
              <w:t>2</w:t>
            </w:r>
          </w:p>
        </w:tc>
      </w:tr>
      <w:tr w:rsidR="00FB6776" w:rsidRPr="007A1566">
        <w:trPr>
          <w:trHeight w:val="412"/>
        </w:trPr>
        <w:tc>
          <w:tcPr>
            <w:tcW w:w="576" w:type="dxa"/>
            <w:vMerge/>
          </w:tcPr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:rsidR="00FB6776" w:rsidRPr="007A1566" w:rsidRDefault="00FB6776" w:rsidP="008A494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商丘市</w:t>
            </w:r>
          </w:p>
        </w:tc>
        <w:tc>
          <w:tcPr>
            <w:tcW w:w="6237" w:type="dxa"/>
          </w:tcPr>
          <w:p w:rsidR="00FB6776" w:rsidRPr="007A1566" w:rsidRDefault="00FB6776" w:rsidP="00A327EB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贾玉洁女</w:t>
            </w:r>
            <w:r w:rsidRPr="007A1566">
              <w:rPr>
                <w:sz w:val="24"/>
                <w:szCs w:val="24"/>
              </w:rPr>
              <w:t>7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</w:tcPr>
          <w:p w:rsidR="00FB6776" w:rsidRPr="007A1566" w:rsidRDefault="00FB6776" w:rsidP="001169C5">
            <w:pPr>
              <w:jc w:val="left"/>
              <w:rPr>
                <w:sz w:val="24"/>
                <w:szCs w:val="24"/>
              </w:rPr>
            </w:pPr>
            <w:r w:rsidRPr="007A1566">
              <w:rPr>
                <w:sz w:val="24"/>
                <w:szCs w:val="24"/>
              </w:rPr>
              <w:t>1</w:t>
            </w:r>
          </w:p>
        </w:tc>
      </w:tr>
      <w:tr w:rsidR="00FB6776" w:rsidRPr="007A1566">
        <w:trPr>
          <w:trHeight w:val="480"/>
        </w:trPr>
        <w:tc>
          <w:tcPr>
            <w:tcW w:w="576" w:type="dxa"/>
            <w:vMerge/>
          </w:tcPr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:rsidR="00FB6776" w:rsidRPr="007A1566" w:rsidRDefault="00FB6776" w:rsidP="001169C5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平顶山市</w:t>
            </w:r>
          </w:p>
        </w:tc>
        <w:tc>
          <w:tcPr>
            <w:tcW w:w="6237" w:type="dxa"/>
          </w:tcPr>
          <w:p w:rsidR="00FB6776" w:rsidRPr="007A1566" w:rsidRDefault="00FB6776" w:rsidP="00B64FDB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杨红</w:t>
            </w:r>
            <w:r w:rsidRPr="007A1566">
              <w:rPr>
                <w:sz w:val="24"/>
                <w:szCs w:val="24"/>
              </w:rPr>
              <w:t>3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缓刑</w:t>
            </w:r>
            <w:r w:rsidRPr="007A1566">
              <w:rPr>
                <w:sz w:val="24"/>
                <w:szCs w:val="24"/>
              </w:rPr>
              <w:t>5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孙文英女</w:t>
            </w:r>
            <w:r w:rsidRPr="007A1566">
              <w:rPr>
                <w:sz w:val="24"/>
                <w:szCs w:val="24"/>
              </w:rPr>
              <w:t>4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刘东方</w:t>
            </w:r>
            <w:r w:rsidRPr="007A1566">
              <w:rPr>
                <w:sz w:val="24"/>
                <w:szCs w:val="24"/>
              </w:rPr>
              <w:t>9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刘文霞</w:t>
            </w:r>
            <w:r w:rsidRPr="007A1566">
              <w:rPr>
                <w:sz w:val="24"/>
                <w:szCs w:val="24"/>
              </w:rPr>
              <w:t>7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FB6776" w:rsidRPr="007A1566" w:rsidRDefault="00FB6776" w:rsidP="001169C5">
            <w:pPr>
              <w:jc w:val="left"/>
              <w:rPr>
                <w:sz w:val="24"/>
                <w:szCs w:val="24"/>
              </w:rPr>
            </w:pPr>
            <w:r w:rsidRPr="007A1566">
              <w:rPr>
                <w:sz w:val="24"/>
                <w:szCs w:val="24"/>
              </w:rPr>
              <w:t>4</w:t>
            </w:r>
          </w:p>
        </w:tc>
      </w:tr>
      <w:tr w:rsidR="00FB6776" w:rsidRPr="007A1566">
        <w:trPr>
          <w:trHeight w:val="354"/>
        </w:trPr>
        <w:tc>
          <w:tcPr>
            <w:tcW w:w="576" w:type="dxa"/>
            <w:vMerge/>
          </w:tcPr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:rsidR="00FB6776" w:rsidRPr="007A1566" w:rsidRDefault="00FB6776" w:rsidP="008A494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新乡市</w:t>
            </w:r>
          </w:p>
        </w:tc>
        <w:tc>
          <w:tcPr>
            <w:tcW w:w="6237" w:type="dxa"/>
          </w:tcPr>
          <w:p w:rsidR="00FB6776" w:rsidRPr="007A1566" w:rsidRDefault="00FB6776" w:rsidP="008A494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邹隆玉女</w:t>
            </w:r>
            <w:r w:rsidRPr="007A1566">
              <w:rPr>
                <w:sz w:val="24"/>
                <w:szCs w:val="24"/>
              </w:rPr>
              <w:t>3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李瑞芳女</w:t>
            </w:r>
            <w:r w:rsidRPr="007A1566">
              <w:rPr>
                <w:sz w:val="24"/>
                <w:szCs w:val="24"/>
              </w:rPr>
              <w:t>5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王纪州</w:t>
            </w:r>
            <w:r w:rsidRPr="007A1566">
              <w:rPr>
                <w:sz w:val="24"/>
                <w:szCs w:val="24"/>
              </w:rPr>
              <w:t>12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FB6776" w:rsidRPr="007A1566" w:rsidRDefault="00FB6776" w:rsidP="001169C5">
            <w:pPr>
              <w:jc w:val="left"/>
              <w:rPr>
                <w:sz w:val="24"/>
                <w:szCs w:val="24"/>
              </w:rPr>
            </w:pPr>
            <w:r w:rsidRPr="007A1566">
              <w:rPr>
                <w:sz w:val="24"/>
                <w:szCs w:val="24"/>
              </w:rPr>
              <w:t>3</w:t>
            </w:r>
          </w:p>
        </w:tc>
      </w:tr>
      <w:tr w:rsidR="00FB6776" w:rsidRPr="007A1566">
        <w:trPr>
          <w:trHeight w:val="412"/>
        </w:trPr>
        <w:tc>
          <w:tcPr>
            <w:tcW w:w="576" w:type="dxa"/>
            <w:vMerge/>
          </w:tcPr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:rsidR="00FB6776" w:rsidRPr="007A1566" w:rsidRDefault="00FB6776" w:rsidP="001169C5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淮阳县</w:t>
            </w:r>
          </w:p>
        </w:tc>
        <w:tc>
          <w:tcPr>
            <w:tcW w:w="6237" w:type="dxa"/>
          </w:tcPr>
          <w:p w:rsidR="00FB6776" w:rsidRPr="007A1566" w:rsidRDefault="00FB6776" w:rsidP="008A494F">
            <w:pPr>
              <w:jc w:val="left"/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凡云莲</w:t>
            </w:r>
            <w:r w:rsidRPr="007A1566">
              <w:rPr>
                <w:sz w:val="24"/>
                <w:szCs w:val="24"/>
              </w:rPr>
              <w:t>4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齐凤芝</w:t>
            </w:r>
            <w:r w:rsidRPr="007A1566">
              <w:rPr>
                <w:sz w:val="24"/>
                <w:szCs w:val="24"/>
              </w:rPr>
              <w:t>4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老何</w:t>
            </w:r>
            <w:r w:rsidRPr="007A1566">
              <w:rPr>
                <w:sz w:val="24"/>
                <w:szCs w:val="24"/>
              </w:rPr>
              <w:t>4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李军棋</w:t>
            </w:r>
            <w:r w:rsidRPr="007A1566">
              <w:rPr>
                <w:sz w:val="24"/>
                <w:szCs w:val="24"/>
              </w:rPr>
              <w:t xml:space="preserve"> 4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夏中志</w:t>
            </w:r>
            <w:r w:rsidRPr="007A1566">
              <w:rPr>
                <w:sz w:val="24"/>
                <w:szCs w:val="24"/>
              </w:rPr>
              <w:t xml:space="preserve"> 4</w:t>
            </w:r>
          </w:p>
        </w:tc>
        <w:tc>
          <w:tcPr>
            <w:tcW w:w="709" w:type="dxa"/>
          </w:tcPr>
          <w:p w:rsidR="00FB6776" w:rsidRPr="007A1566" w:rsidRDefault="00FB6776" w:rsidP="001169C5">
            <w:pPr>
              <w:jc w:val="left"/>
              <w:rPr>
                <w:sz w:val="24"/>
                <w:szCs w:val="24"/>
              </w:rPr>
            </w:pPr>
            <w:r w:rsidRPr="007A1566">
              <w:rPr>
                <w:sz w:val="24"/>
                <w:szCs w:val="24"/>
              </w:rPr>
              <w:t>5</w:t>
            </w:r>
          </w:p>
        </w:tc>
      </w:tr>
      <w:tr w:rsidR="00FB6776" w:rsidRPr="007A1566">
        <w:trPr>
          <w:trHeight w:val="408"/>
        </w:trPr>
        <w:tc>
          <w:tcPr>
            <w:tcW w:w="576" w:type="dxa"/>
            <w:vMerge/>
          </w:tcPr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:rsidR="00FB6776" w:rsidRPr="007A1566" w:rsidRDefault="00FB6776" w:rsidP="008A494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南阳市</w:t>
            </w:r>
          </w:p>
        </w:tc>
        <w:tc>
          <w:tcPr>
            <w:tcW w:w="6237" w:type="dxa"/>
          </w:tcPr>
          <w:p w:rsidR="00FB6776" w:rsidRPr="007A1566" w:rsidRDefault="00FB6776" w:rsidP="008A494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潘冬梅女</w:t>
            </w:r>
            <w:r w:rsidRPr="007A1566">
              <w:rPr>
                <w:sz w:val="24"/>
                <w:szCs w:val="24"/>
              </w:rPr>
              <w:t>3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陈丰明</w:t>
            </w:r>
            <w:r w:rsidRPr="007A1566">
              <w:rPr>
                <w:sz w:val="24"/>
                <w:szCs w:val="24"/>
              </w:rPr>
              <w:t>4</w:t>
            </w:r>
            <w:r w:rsidRPr="007A1566">
              <w:rPr>
                <w:rFonts w:hint="eastAsia"/>
                <w:sz w:val="24"/>
                <w:szCs w:val="24"/>
              </w:rPr>
              <w:t>年，王秀云女</w:t>
            </w:r>
            <w:r w:rsidRPr="007A1566">
              <w:rPr>
                <w:sz w:val="24"/>
                <w:szCs w:val="24"/>
              </w:rPr>
              <w:t>5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FB6776" w:rsidRPr="007A1566" w:rsidRDefault="00FB6776" w:rsidP="001169C5">
            <w:pPr>
              <w:jc w:val="left"/>
              <w:rPr>
                <w:sz w:val="24"/>
                <w:szCs w:val="24"/>
              </w:rPr>
            </w:pPr>
            <w:r w:rsidRPr="007A1566">
              <w:rPr>
                <w:sz w:val="24"/>
                <w:szCs w:val="24"/>
              </w:rPr>
              <w:t>3</w:t>
            </w:r>
          </w:p>
        </w:tc>
      </w:tr>
      <w:tr w:rsidR="00FB6776" w:rsidRPr="007A1566">
        <w:trPr>
          <w:trHeight w:val="377"/>
        </w:trPr>
        <w:tc>
          <w:tcPr>
            <w:tcW w:w="576" w:type="dxa"/>
            <w:vMerge/>
          </w:tcPr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:rsidR="00FB6776" w:rsidRPr="007A1566" w:rsidRDefault="00FB6776" w:rsidP="008A494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三门峡</w:t>
            </w:r>
          </w:p>
        </w:tc>
        <w:tc>
          <w:tcPr>
            <w:tcW w:w="6237" w:type="dxa"/>
          </w:tcPr>
          <w:p w:rsidR="00FB6776" w:rsidRPr="007A1566" w:rsidRDefault="00FB6776" w:rsidP="008A494F">
            <w:pPr>
              <w:widowControl/>
              <w:jc w:val="left"/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秦法军</w:t>
            </w:r>
            <w:r w:rsidRPr="007A1566">
              <w:rPr>
                <w:sz w:val="24"/>
                <w:szCs w:val="24"/>
              </w:rPr>
              <w:t>5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FB6776" w:rsidRPr="007A1566" w:rsidRDefault="00FB6776" w:rsidP="001169C5">
            <w:pPr>
              <w:jc w:val="left"/>
              <w:rPr>
                <w:sz w:val="24"/>
                <w:szCs w:val="24"/>
              </w:rPr>
            </w:pPr>
            <w:r w:rsidRPr="007A1566">
              <w:rPr>
                <w:sz w:val="24"/>
                <w:szCs w:val="24"/>
              </w:rPr>
              <w:t>1</w:t>
            </w:r>
          </w:p>
        </w:tc>
      </w:tr>
      <w:tr w:rsidR="00FB6776" w:rsidRPr="007A1566">
        <w:trPr>
          <w:trHeight w:val="319"/>
        </w:trPr>
        <w:tc>
          <w:tcPr>
            <w:tcW w:w="576" w:type="dxa"/>
            <w:vMerge/>
          </w:tcPr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:rsidR="00FB6776" w:rsidRPr="007A1566" w:rsidRDefault="00FB6776" w:rsidP="005665B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焦作市</w:t>
            </w:r>
          </w:p>
        </w:tc>
        <w:tc>
          <w:tcPr>
            <w:tcW w:w="6237" w:type="dxa"/>
          </w:tcPr>
          <w:p w:rsidR="00FB6776" w:rsidRPr="007A1566" w:rsidRDefault="00FB6776" w:rsidP="005665BF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任海英</w:t>
            </w:r>
            <w:r w:rsidRPr="007A1566">
              <w:rPr>
                <w:sz w:val="24"/>
                <w:szCs w:val="24"/>
              </w:rPr>
              <w:t>4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FB6776" w:rsidRPr="007A1566" w:rsidRDefault="00FB6776" w:rsidP="001169C5">
            <w:pPr>
              <w:jc w:val="left"/>
              <w:rPr>
                <w:sz w:val="24"/>
                <w:szCs w:val="24"/>
              </w:rPr>
            </w:pPr>
            <w:r w:rsidRPr="007A1566">
              <w:rPr>
                <w:sz w:val="24"/>
                <w:szCs w:val="24"/>
              </w:rPr>
              <w:t>1</w:t>
            </w:r>
          </w:p>
        </w:tc>
      </w:tr>
      <w:tr w:rsidR="00FB6776" w:rsidRPr="007A1566">
        <w:trPr>
          <w:trHeight w:val="424"/>
        </w:trPr>
        <w:tc>
          <w:tcPr>
            <w:tcW w:w="576" w:type="dxa"/>
            <w:vMerge/>
          </w:tcPr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:rsidR="00FB6776" w:rsidRPr="007A1566" w:rsidRDefault="00FB6776" w:rsidP="001169C5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许昌市</w:t>
            </w:r>
          </w:p>
        </w:tc>
        <w:tc>
          <w:tcPr>
            <w:tcW w:w="6237" w:type="dxa"/>
          </w:tcPr>
          <w:p w:rsidR="00FB6776" w:rsidRPr="007A1566" w:rsidRDefault="00FB6776" w:rsidP="00084A8B">
            <w:pPr>
              <w:rPr>
                <w:sz w:val="24"/>
                <w:szCs w:val="24"/>
              </w:rPr>
            </w:pPr>
            <w:r w:rsidRPr="007A1566">
              <w:rPr>
                <w:rFonts w:hint="eastAsia"/>
                <w:sz w:val="24"/>
                <w:szCs w:val="24"/>
              </w:rPr>
              <w:t>张荣焕女</w:t>
            </w:r>
            <w:r w:rsidRPr="007A1566">
              <w:rPr>
                <w:sz w:val="24"/>
                <w:szCs w:val="24"/>
              </w:rPr>
              <w:t>4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  <w:r w:rsidRPr="007A1566">
              <w:rPr>
                <w:sz w:val="24"/>
                <w:szCs w:val="24"/>
              </w:rPr>
              <w:t xml:space="preserve"> </w:t>
            </w:r>
            <w:r w:rsidRPr="007A1566">
              <w:rPr>
                <w:rFonts w:hint="eastAsia"/>
                <w:sz w:val="24"/>
                <w:szCs w:val="24"/>
              </w:rPr>
              <w:t>李淑华女</w:t>
            </w:r>
            <w:r w:rsidRPr="007A1566">
              <w:rPr>
                <w:sz w:val="24"/>
                <w:szCs w:val="24"/>
              </w:rPr>
              <w:t>4</w:t>
            </w:r>
            <w:r w:rsidRPr="007A1566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FB6776" w:rsidRPr="007A1566" w:rsidRDefault="00FB6776" w:rsidP="001169C5">
            <w:pPr>
              <w:jc w:val="left"/>
              <w:rPr>
                <w:sz w:val="24"/>
                <w:szCs w:val="24"/>
              </w:rPr>
            </w:pPr>
            <w:r w:rsidRPr="007A1566">
              <w:rPr>
                <w:sz w:val="24"/>
                <w:szCs w:val="24"/>
              </w:rPr>
              <w:t>2</w:t>
            </w:r>
          </w:p>
        </w:tc>
      </w:tr>
      <w:tr w:rsidR="00FB6776" w:rsidRPr="007A1566" w:rsidTr="005632C0">
        <w:trPr>
          <w:trHeight w:val="944"/>
        </w:trPr>
        <w:tc>
          <w:tcPr>
            <w:tcW w:w="576" w:type="dxa"/>
          </w:tcPr>
          <w:p w:rsidR="00FB6776" w:rsidRPr="007A1566" w:rsidRDefault="00FB6776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:rsidR="00FB6776" w:rsidRPr="005632C0" w:rsidRDefault="00FB6776" w:rsidP="001169C5">
            <w:pPr>
              <w:rPr>
                <w:sz w:val="24"/>
                <w:szCs w:val="24"/>
              </w:rPr>
            </w:pPr>
            <w:r w:rsidRPr="005632C0">
              <w:rPr>
                <w:rFonts w:hint="eastAsia"/>
                <w:sz w:val="24"/>
                <w:szCs w:val="24"/>
              </w:rPr>
              <w:t>驻马店市</w:t>
            </w:r>
          </w:p>
        </w:tc>
        <w:tc>
          <w:tcPr>
            <w:tcW w:w="6237" w:type="dxa"/>
          </w:tcPr>
          <w:p w:rsidR="00FB6776" w:rsidRPr="007A1566" w:rsidRDefault="00FB6776" w:rsidP="00084A8B">
            <w:pPr>
              <w:rPr>
                <w:sz w:val="24"/>
                <w:szCs w:val="24"/>
              </w:rPr>
            </w:pPr>
            <w:r w:rsidRPr="00E97D3B">
              <w:rPr>
                <w:rFonts w:ascii="宋体" w:hAnsi="宋体" w:cs="DejaVu Sans" w:hint="eastAsia"/>
                <w:sz w:val="24"/>
              </w:rPr>
              <w:t>邓全山于</w:t>
            </w:r>
            <w:r w:rsidRPr="00E97D3B">
              <w:rPr>
                <w:rFonts w:ascii="宋体" w:hAnsi="宋体" w:cs="DejaVu Sans"/>
                <w:sz w:val="24"/>
              </w:rPr>
              <w:t>2013</w:t>
            </w:r>
            <w:r w:rsidRPr="00E97D3B">
              <w:rPr>
                <w:rFonts w:ascii="宋体" w:hAnsi="宋体" w:cs="DejaVu Sans" w:hint="eastAsia"/>
                <w:sz w:val="24"/>
              </w:rPr>
              <w:t>年</w:t>
            </w:r>
            <w:r w:rsidRPr="00E97D3B">
              <w:rPr>
                <w:rFonts w:ascii="宋体" w:hAnsi="宋体" w:cs="DejaVu Sans"/>
                <w:sz w:val="24"/>
              </w:rPr>
              <w:t>7</w:t>
            </w:r>
            <w:r w:rsidRPr="00E97D3B">
              <w:rPr>
                <w:rFonts w:ascii="宋体" w:hAnsi="宋体" w:cs="DejaVu Sans" w:hint="eastAsia"/>
                <w:sz w:val="24"/>
              </w:rPr>
              <w:t>月</w:t>
            </w:r>
            <w:r w:rsidRPr="00E97D3B">
              <w:rPr>
                <w:rFonts w:ascii="宋体" w:hAnsi="宋体" w:cs="DejaVu Sans"/>
                <w:sz w:val="24"/>
              </w:rPr>
              <w:t>23</w:t>
            </w:r>
            <w:r w:rsidRPr="00E97D3B">
              <w:rPr>
                <w:rFonts w:ascii="宋体" w:hAnsi="宋体" w:cs="DejaVu Sans" w:hint="eastAsia"/>
                <w:sz w:val="24"/>
              </w:rPr>
              <w:t>日被非法绑架，于</w:t>
            </w:r>
            <w:r w:rsidRPr="00E97D3B">
              <w:rPr>
                <w:rFonts w:ascii="宋体" w:hAnsi="宋体" w:cs="DejaVu Sans"/>
                <w:sz w:val="24"/>
              </w:rPr>
              <w:t>2014</w:t>
            </w:r>
            <w:r w:rsidRPr="00E97D3B">
              <w:rPr>
                <w:rFonts w:ascii="宋体" w:hAnsi="宋体" w:cs="DejaVu Sans" w:hint="eastAsia"/>
                <w:sz w:val="24"/>
              </w:rPr>
              <w:t>年</w:t>
            </w:r>
            <w:r w:rsidRPr="00E97D3B">
              <w:rPr>
                <w:rFonts w:ascii="宋体" w:hAnsi="宋体" w:cs="DejaVu Sans"/>
                <w:sz w:val="24"/>
              </w:rPr>
              <w:t>6</w:t>
            </w:r>
            <w:r w:rsidRPr="00E97D3B">
              <w:rPr>
                <w:rFonts w:ascii="宋体" w:hAnsi="宋体" w:cs="DejaVu Sans" w:hint="eastAsia"/>
                <w:sz w:val="24"/>
              </w:rPr>
              <w:t>月份被非法判刑五年，被非法关押在河南郑州市新密监狱</w:t>
            </w:r>
          </w:p>
        </w:tc>
        <w:tc>
          <w:tcPr>
            <w:tcW w:w="709" w:type="dxa"/>
          </w:tcPr>
          <w:p w:rsidR="00FB6776" w:rsidRPr="007A1566" w:rsidRDefault="00FB6776" w:rsidP="001169C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FB6776" w:rsidRPr="001C217F" w:rsidRDefault="00FB6776" w:rsidP="00084A8B">
      <w:pPr>
        <w:ind w:firstLineChars="900" w:firstLine="2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FB6776" w:rsidRPr="001C217F" w:rsidSect="00EB271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776" w:rsidRDefault="00FB6776" w:rsidP="00BE0C58">
      <w:r>
        <w:separator/>
      </w:r>
    </w:p>
  </w:endnote>
  <w:endnote w:type="continuationSeparator" w:id="0">
    <w:p w:rsidR="00FB6776" w:rsidRDefault="00FB6776" w:rsidP="00BE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MS Mincho"/>
    <w:panose1 w:val="020B0603030804020204"/>
    <w:charset w:val="00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76" w:rsidRDefault="00FB6776">
    <w:pPr>
      <w:pStyle w:val="Footer"/>
      <w:jc w:val="right"/>
    </w:pPr>
    <w:fldSimple w:instr=" PAGE   \* MERGEFORMAT ">
      <w:r w:rsidRPr="005632C0">
        <w:rPr>
          <w:noProof/>
          <w:lang w:val="zh-CN"/>
        </w:rPr>
        <w:t>1</w:t>
      </w:r>
    </w:fldSimple>
  </w:p>
  <w:p w:rsidR="00FB6776" w:rsidRDefault="00FB67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776" w:rsidRDefault="00FB6776" w:rsidP="00BE0C58">
      <w:r>
        <w:separator/>
      </w:r>
    </w:p>
  </w:footnote>
  <w:footnote w:type="continuationSeparator" w:id="0">
    <w:p w:rsidR="00FB6776" w:rsidRDefault="00FB6776" w:rsidP="00BE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0C58"/>
    <w:rsid w:val="00021A0B"/>
    <w:rsid w:val="000505B7"/>
    <w:rsid w:val="000565D6"/>
    <w:rsid w:val="0006433C"/>
    <w:rsid w:val="000675A3"/>
    <w:rsid w:val="00081DEB"/>
    <w:rsid w:val="00084A8B"/>
    <w:rsid w:val="000D4269"/>
    <w:rsid w:val="000D6328"/>
    <w:rsid w:val="00107CEB"/>
    <w:rsid w:val="001169C5"/>
    <w:rsid w:val="00121843"/>
    <w:rsid w:val="00142558"/>
    <w:rsid w:val="0017596B"/>
    <w:rsid w:val="00193C27"/>
    <w:rsid w:val="001C217F"/>
    <w:rsid w:val="001E1BFE"/>
    <w:rsid w:val="001E558F"/>
    <w:rsid w:val="002B69DA"/>
    <w:rsid w:val="002C0B1D"/>
    <w:rsid w:val="002C7349"/>
    <w:rsid w:val="002E0598"/>
    <w:rsid w:val="0031406A"/>
    <w:rsid w:val="00327CE9"/>
    <w:rsid w:val="003450A6"/>
    <w:rsid w:val="0039169B"/>
    <w:rsid w:val="003D07F4"/>
    <w:rsid w:val="0044378E"/>
    <w:rsid w:val="004471FC"/>
    <w:rsid w:val="00451783"/>
    <w:rsid w:val="004521CE"/>
    <w:rsid w:val="0045690C"/>
    <w:rsid w:val="004B3792"/>
    <w:rsid w:val="004C32FE"/>
    <w:rsid w:val="004D6B94"/>
    <w:rsid w:val="005632C0"/>
    <w:rsid w:val="005665BF"/>
    <w:rsid w:val="005705F0"/>
    <w:rsid w:val="00573823"/>
    <w:rsid w:val="005C56E1"/>
    <w:rsid w:val="00611DF8"/>
    <w:rsid w:val="006172C4"/>
    <w:rsid w:val="00623560"/>
    <w:rsid w:val="0065437C"/>
    <w:rsid w:val="00702B94"/>
    <w:rsid w:val="007344DE"/>
    <w:rsid w:val="00763F3C"/>
    <w:rsid w:val="00776BBC"/>
    <w:rsid w:val="00796B35"/>
    <w:rsid w:val="007A1566"/>
    <w:rsid w:val="007A7A5E"/>
    <w:rsid w:val="007A7DCD"/>
    <w:rsid w:val="007D51B9"/>
    <w:rsid w:val="007E18C1"/>
    <w:rsid w:val="007F1BA6"/>
    <w:rsid w:val="0083533E"/>
    <w:rsid w:val="00845C8D"/>
    <w:rsid w:val="008570AD"/>
    <w:rsid w:val="00874991"/>
    <w:rsid w:val="008818AB"/>
    <w:rsid w:val="00894E4C"/>
    <w:rsid w:val="008A494F"/>
    <w:rsid w:val="008B28E5"/>
    <w:rsid w:val="008B63C6"/>
    <w:rsid w:val="008D0D6E"/>
    <w:rsid w:val="00942A4A"/>
    <w:rsid w:val="00955BB0"/>
    <w:rsid w:val="00981E90"/>
    <w:rsid w:val="00997C1A"/>
    <w:rsid w:val="009B3814"/>
    <w:rsid w:val="009F1ACE"/>
    <w:rsid w:val="00A327EB"/>
    <w:rsid w:val="00A624E8"/>
    <w:rsid w:val="00A8400D"/>
    <w:rsid w:val="00A910FC"/>
    <w:rsid w:val="00AC4A18"/>
    <w:rsid w:val="00B30D11"/>
    <w:rsid w:val="00B450A1"/>
    <w:rsid w:val="00B64FDB"/>
    <w:rsid w:val="00B93174"/>
    <w:rsid w:val="00BC324F"/>
    <w:rsid w:val="00BE0C58"/>
    <w:rsid w:val="00BF3F3E"/>
    <w:rsid w:val="00BF4675"/>
    <w:rsid w:val="00C524D3"/>
    <w:rsid w:val="00C6383F"/>
    <w:rsid w:val="00CB4809"/>
    <w:rsid w:val="00D710EC"/>
    <w:rsid w:val="00DA5149"/>
    <w:rsid w:val="00DB0C6C"/>
    <w:rsid w:val="00DE2489"/>
    <w:rsid w:val="00DE3664"/>
    <w:rsid w:val="00DF6DF5"/>
    <w:rsid w:val="00DF78A0"/>
    <w:rsid w:val="00E22800"/>
    <w:rsid w:val="00E47E18"/>
    <w:rsid w:val="00E57E15"/>
    <w:rsid w:val="00E97D3B"/>
    <w:rsid w:val="00EA6C4A"/>
    <w:rsid w:val="00EB2711"/>
    <w:rsid w:val="00ED374C"/>
    <w:rsid w:val="00EE0B1B"/>
    <w:rsid w:val="00F1160A"/>
    <w:rsid w:val="00F6264A"/>
    <w:rsid w:val="00FB6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C5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E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E0C5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E0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E0C5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325</TotalTime>
  <Pages>1</Pages>
  <Words>57</Words>
  <Characters>329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 </cp:lastModifiedBy>
  <cp:revision>63</cp:revision>
  <dcterms:created xsi:type="dcterms:W3CDTF">2014-12-26T15:32:00Z</dcterms:created>
  <dcterms:modified xsi:type="dcterms:W3CDTF">2015-01-11T21:29:00Z</dcterms:modified>
</cp:coreProperties>
</file>